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FC72E" w14:textId="77777777" w:rsidR="008B40FF" w:rsidRPr="00F12ABE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62293034" w:rsidR="00114920" w:rsidRPr="00F12ABE" w:rsidRDefault="00264934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F12ABE">
        <w:rPr>
          <w:rFonts w:ascii="Arial" w:eastAsia="Times New Roman" w:hAnsi="Arial" w:cs="Arial"/>
          <w:bCs/>
          <w:szCs w:val="20"/>
          <w:lang w:val="pl-PL" w:eastAsia="pl-PL"/>
        </w:rPr>
        <w:t>Załącznik nr 6</w:t>
      </w:r>
      <w:r w:rsidR="00114920" w:rsidRPr="00F12ABE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F12ABE" w14:paraId="385FE44D" w14:textId="77777777" w:rsidTr="00D60B94">
        <w:tc>
          <w:tcPr>
            <w:tcW w:w="9062" w:type="dxa"/>
          </w:tcPr>
          <w:p w14:paraId="0B8E302C" w14:textId="77777777" w:rsidR="006848B5" w:rsidRPr="00F12ABE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F12ABE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F12ABE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20299C5" w:rsidR="00D60B94" w:rsidRPr="00F12ABE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741849"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741849"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F12ABE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F12ABE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F12ABE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F12ABE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F12ABE">
        <w:rPr>
          <w:rFonts w:ascii="Arial" w:eastAsia="Times New Roman" w:hAnsi="Arial" w:cs="Arial"/>
          <w:b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F12ABE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F12ABE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F12ABE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F12ABE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="00D60B94"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F12ABE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="00D60B94"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F12ABE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ab/>
      </w:r>
      <w:r w:rsidR="00D60B94" w:rsidRPr="00F12ABE">
        <w:rPr>
          <w:rFonts w:ascii="Arial" w:eastAsia="Times New Roman" w:hAnsi="Arial" w:cs="Arial"/>
          <w:bCs/>
          <w:lang w:val="pl-PL" w:eastAsia="pl-PL"/>
        </w:rPr>
        <w:tab/>
      </w:r>
      <w:r w:rsidRPr="00F12ABE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5A0DCE87" w:rsidR="00045861" w:rsidRPr="00F12ABE" w:rsidRDefault="00C91DF3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F12ABE">
        <w:rPr>
          <w:rFonts w:ascii="Arial" w:eastAsia="Times New Roman" w:hAnsi="Arial" w:cs="Arial"/>
          <w:b/>
          <w:lang w:val="pl-PL" w:eastAsia="pl-PL"/>
        </w:rPr>
        <w:t>Podmiot udostępniający zasoby</w:t>
      </w:r>
      <w:r w:rsidR="00045861" w:rsidRPr="00F12ABE">
        <w:rPr>
          <w:rFonts w:ascii="Arial" w:eastAsia="Times New Roman" w:hAnsi="Arial" w:cs="Arial"/>
          <w:b/>
          <w:lang w:val="pl-PL" w:eastAsia="pl-PL"/>
        </w:rPr>
        <w:t>:</w:t>
      </w:r>
    </w:p>
    <w:p w14:paraId="70801911" w14:textId="79CD651D" w:rsidR="00045861" w:rsidRPr="00F12ABE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08AE5D5F" w:rsidR="00045861" w:rsidRPr="00F12ABE" w:rsidRDefault="00CF5A41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F12ABE"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F12ABE">
        <w:rPr>
          <w:rFonts w:ascii="Arial" w:eastAsia="Times New Roman" w:hAnsi="Arial" w:cs="Arial"/>
          <w:i/>
          <w:lang w:val="pl-PL" w:eastAsia="pl-PL"/>
        </w:rPr>
        <w:t>s</w:t>
      </w:r>
      <w:r w:rsidRPr="00F12ABE"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F12ABE">
        <w:rPr>
          <w:rFonts w:ascii="Arial" w:eastAsia="Times New Roman" w:hAnsi="Arial" w:cs="Arial"/>
          <w:i/>
          <w:lang w:val="pl-PL" w:eastAsia="pl-PL"/>
        </w:rPr>
        <w:t>, w zależności od podmiotu: NIP/PESEL, KRS/</w:t>
      </w:r>
      <w:proofErr w:type="spellStart"/>
      <w:r w:rsidR="00045861" w:rsidRPr="00F12ABE">
        <w:rPr>
          <w:rFonts w:ascii="Arial" w:eastAsia="Times New Roman" w:hAnsi="Arial" w:cs="Arial"/>
          <w:i/>
          <w:lang w:val="pl-PL" w:eastAsia="pl-PL"/>
        </w:rPr>
        <w:t>CEiDG</w:t>
      </w:r>
      <w:proofErr w:type="spellEnd"/>
      <w:r w:rsidR="00045861" w:rsidRPr="00F12ABE">
        <w:rPr>
          <w:rFonts w:ascii="Arial" w:eastAsia="Times New Roman" w:hAnsi="Arial" w:cs="Arial"/>
          <w:i/>
          <w:lang w:val="pl-PL" w:eastAsia="pl-PL"/>
        </w:rPr>
        <w:t>)</w:t>
      </w:r>
    </w:p>
    <w:p w14:paraId="48E8C225" w14:textId="77777777" w:rsidR="00045861" w:rsidRPr="00F12ABE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F12ABE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F12ABE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211F9B99" w:rsidR="00045861" w:rsidRPr="00F12ABE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F12ABE">
        <w:rPr>
          <w:rFonts w:ascii="Arial" w:eastAsia="Times New Roman" w:hAnsi="Arial" w:cs="Arial"/>
          <w:i/>
          <w:lang w:val="pl-PL" w:eastAsia="pl-PL"/>
        </w:rPr>
        <w:t xml:space="preserve">(imię, nazwisko, </w:t>
      </w:r>
      <w:r w:rsidR="002604A1" w:rsidRPr="00F12ABE">
        <w:rPr>
          <w:rFonts w:ascii="Arial" w:eastAsia="Times New Roman" w:hAnsi="Arial" w:cs="Arial"/>
          <w:i/>
          <w:lang w:val="pl-PL" w:eastAsia="pl-PL"/>
        </w:rPr>
        <w:t>stanowisko/podstawa do</w:t>
      </w:r>
      <w:r w:rsidRPr="00F12ABE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F6097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03FC3B75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Oświadczenie podmiotu udostępniającego zasoby</w:t>
      </w:r>
    </w:p>
    <w:p w14:paraId="5220B6D3" w14:textId="0E5848C8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 xml:space="preserve">składane na podstawie art. 125 ust. 5 ustawy z dnia 11 września 2019 r. </w:t>
      </w:r>
    </w:p>
    <w:p w14:paraId="4C12A21B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2C93EC88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DOTYCZĄCE SPEŁNIANIA WARUNKÓW UDZIAŁU W POSTĘPOWANIU W ZAKRESIE, W JAKIM WYKONAWCA POWOŁUJE SIĘ NA JEGO ZASOBY</w:t>
      </w:r>
    </w:p>
    <w:p w14:paraId="4C2BD8DB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F6097">
        <w:rPr>
          <w:rFonts w:ascii="Arial" w:eastAsia="Times New Roman" w:hAnsi="Arial" w:cs="Arial"/>
          <w:b/>
          <w:lang w:val="pl-PL" w:eastAsia="pl-PL"/>
        </w:rPr>
        <w:t>oraz</w:t>
      </w:r>
    </w:p>
    <w:p w14:paraId="492B2B7E" w14:textId="77777777" w:rsidR="00F1415B" w:rsidRPr="002F6097" w:rsidRDefault="00F1415B" w:rsidP="008779AD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2C8D71FE" w14:textId="58655116" w:rsidR="00B57F47" w:rsidRPr="002F6097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1EDD7BDC" w14:textId="110534D2" w:rsidR="002604A1" w:rsidRPr="00F12ABE" w:rsidRDefault="002604A1" w:rsidP="002604A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na </w:t>
      </w:r>
      <w:r w:rsidR="003D7B11" w:rsidRPr="00F12ABE">
        <w:rPr>
          <w:rFonts w:ascii="Arial" w:eastAsia="Times New Roman" w:hAnsi="Arial" w:cs="Arial"/>
          <w:lang w:val="pl-PL" w:eastAsia="pl-PL"/>
        </w:rPr>
        <w:t>usługę pn.: „</w:t>
      </w:r>
      <w:proofErr w:type="spellStart"/>
      <w:r w:rsidR="00476187">
        <w:rPr>
          <w:rFonts w:ascii="Arial" w:hAnsi="Arial" w:cs="Arial"/>
        </w:rPr>
        <w:t>Sprzątanie</w:t>
      </w:r>
      <w:proofErr w:type="spellEnd"/>
      <w:r w:rsidR="00476187">
        <w:rPr>
          <w:rFonts w:ascii="Arial" w:hAnsi="Arial" w:cs="Arial"/>
        </w:rPr>
        <w:t xml:space="preserve"> </w:t>
      </w:r>
      <w:proofErr w:type="spellStart"/>
      <w:r w:rsidR="00476187">
        <w:rPr>
          <w:rFonts w:ascii="Arial" w:hAnsi="Arial" w:cs="Arial"/>
        </w:rPr>
        <w:t>chodników</w:t>
      </w:r>
      <w:proofErr w:type="spellEnd"/>
      <w:r w:rsidR="00476187">
        <w:rPr>
          <w:rFonts w:ascii="Arial" w:hAnsi="Arial" w:cs="Arial"/>
        </w:rPr>
        <w:t xml:space="preserve">, </w:t>
      </w:r>
      <w:proofErr w:type="spellStart"/>
      <w:r w:rsidR="00476187">
        <w:rPr>
          <w:rFonts w:ascii="Arial" w:hAnsi="Arial" w:cs="Arial"/>
        </w:rPr>
        <w:t>ulic</w:t>
      </w:r>
      <w:proofErr w:type="spellEnd"/>
      <w:r w:rsidR="00476187">
        <w:rPr>
          <w:rFonts w:ascii="Arial" w:hAnsi="Arial" w:cs="Arial"/>
        </w:rPr>
        <w:t xml:space="preserve"> i </w:t>
      </w:r>
      <w:proofErr w:type="spellStart"/>
      <w:r w:rsidR="00476187">
        <w:rPr>
          <w:rFonts w:ascii="Arial" w:hAnsi="Arial" w:cs="Arial"/>
        </w:rPr>
        <w:t>poboczy</w:t>
      </w:r>
      <w:proofErr w:type="spellEnd"/>
      <w:r w:rsidRPr="00F12ABE">
        <w:rPr>
          <w:rFonts w:ascii="Arial" w:eastAsia="Times New Roman" w:hAnsi="Arial" w:cs="Arial"/>
          <w:lang w:val="pl-PL" w:eastAsia="pl-PL"/>
        </w:rPr>
        <w:t>”.</w:t>
      </w:r>
    </w:p>
    <w:p w14:paraId="41E4A710" w14:textId="1DC9E718" w:rsidR="00F1415B" w:rsidRPr="00F12ABE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47CAB9C5" w14:textId="77777777" w:rsidR="004A03A9" w:rsidRPr="00F12ABE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>oświadczam, co następuje:</w:t>
      </w:r>
    </w:p>
    <w:p w14:paraId="4745A6B0" w14:textId="77777777" w:rsidR="004A03A9" w:rsidRPr="00F12ABE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6188BE6" w14:textId="5D87ABEA" w:rsidR="004A03A9" w:rsidRPr="00F12ABE" w:rsidRDefault="004A03A9" w:rsidP="004A03A9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F12ABE">
        <w:rPr>
          <w:rFonts w:ascii="Arial" w:eastAsia="Calibri" w:hAnsi="Arial" w:cs="Arial"/>
          <w:b/>
          <w:szCs w:val="26"/>
          <w:lang w:val="pl-PL"/>
        </w:rPr>
        <w:t>INFORMACJA DOTYCZĄCA PODMIOTU UDOSTĘPNIAJĄCEGO ZASOBY:</w:t>
      </w:r>
    </w:p>
    <w:p w14:paraId="06BBC7DB" w14:textId="77777777" w:rsidR="004A03A9" w:rsidRPr="00F12ABE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6CEED31B" w14:textId="37CC30D2" w:rsidR="004A03A9" w:rsidRPr="00F12ABE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>Oświadczam, że spełniam warunki udziału w postępowaniu określone przez Zamawiającego w Specyfikacji Warunków Zamówienia w rozdziale VIII pkt 2 w następującym zakresie:</w:t>
      </w:r>
    </w:p>
    <w:p w14:paraId="2F79AFFF" w14:textId="19E5FC25" w:rsidR="004A03A9" w:rsidRPr="00F12ABE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2706E585" w14:textId="7559926B" w:rsidR="004A03A9" w:rsidRPr="00F12ABE" w:rsidRDefault="002F6097" w:rsidP="002F6097">
      <w:pPr>
        <w:spacing w:after="0" w:line="276" w:lineRule="auto"/>
        <w:jc w:val="center"/>
        <w:rPr>
          <w:rFonts w:ascii="Arial" w:eastAsia="Times New Roman" w:hAnsi="Arial" w:cs="Arial"/>
          <w:sz w:val="18"/>
          <w:lang w:val="pl-PL" w:eastAsia="pl-PL"/>
        </w:rPr>
      </w:pPr>
      <w:r w:rsidRPr="00F12ABE">
        <w:rPr>
          <w:rFonts w:ascii="Arial" w:eastAsia="Times New Roman" w:hAnsi="Arial" w:cs="Arial"/>
          <w:sz w:val="18"/>
          <w:lang w:val="pl-PL" w:eastAsia="pl-PL"/>
        </w:rPr>
        <w:t>(wskazać odpowiedni zakres na jaki Wykonawca przystępujący do postępowania powołuje się na zasoby podmiotu udostępniającego zasoby)</w:t>
      </w:r>
    </w:p>
    <w:p w14:paraId="65B34AD3" w14:textId="08530A4F" w:rsidR="00E12E65" w:rsidRPr="00F12ABE" w:rsidRDefault="00E12E65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2601D776" w14:textId="77777777" w:rsidR="002F6097" w:rsidRPr="00F12ABE" w:rsidRDefault="002F6097" w:rsidP="002F6097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F12ABE">
        <w:rPr>
          <w:rFonts w:ascii="Arial" w:eastAsia="Calibri" w:hAnsi="Arial" w:cs="Arial"/>
          <w:b/>
          <w:szCs w:val="26"/>
          <w:lang w:val="pl-PL"/>
        </w:rPr>
        <w:t>INFORMACJA DOTYCZĄCA PODMIOTU UDOSTĘPNIAJĄCEGO ZASOBY:</w:t>
      </w:r>
    </w:p>
    <w:p w14:paraId="33D81493" w14:textId="77777777" w:rsidR="002F6097" w:rsidRPr="00F12ABE" w:rsidRDefault="002F6097" w:rsidP="002F6097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039A2805" w14:textId="77777777" w:rsidR="002F6097" w:rsidRPr="00F12ABE" w:rsidRDefault="002F6097" w:rsidP="002F6097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F12ABE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 1 pkt 1 – 6  ustawy PZP.</w:t>
      </w:r>
    </w:p>
    <w:p w14:paraId="4BFDE869" w14:textId="77777777" w:rsidR="002F6097" w:rsidRPr="00F12ABE" w:rsidRDefault="002F6097" w:rsidP="002F6097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F12ABE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6C9DE82" w14:textId="77777777" w:rsidR="002F6097" w:rsidRPr="00F12ABE" w:rsidRDefault="002F6097" w:rsidP="002F6097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6969FD50" w14:textId="476FBF16" w:rsidR="002F6097" w:rsidRPr="00F12ABE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F12ABE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F12ABE">
        <w:rPr>
          <w:rFonts w:ascii="Arial" w:eastAsia="Times New Roman" w:hAnsi="Arial" w:cs="Arial"/>
          <w:i/>
          <w:szCs w:val="20"/>
          <w:lang w:val="pl-PL" w:eastAsia="pl-PL"/>
        </w:rPr>
        <w:t xml:space="preserve">(podać mającą zastosowanie podstawę wykluczenia spośród wymienionych w art. 108 ust. 1 pkt 1, 2 i 5 lub art. 109 ust. 1 pkt 2 </w:t>
      </w:r>
      <w:r w:rsidR="00F13957" w:rsidRPr="00F12ABE">
        <w:rPr>
          <w:rFonts w:ascii="Arial" w:eastAsia="Times New Roman" w:hAnsi="Arial" w:cs="Arial"/>
          <w:i/>
          <w:szCs w:val="20"/>
          <w:lang w:val="pl-PL" w:eastAsia="pl-PL"/>
        </w:rPr>
        <w:t xml:space="preserve">          </w:t>
      </w:r>
      <w:r w:rsidRPr="00F12ABE">
        <w:rPr>
          <w:rFonts w:ascii="Arial" w:eastAsia="Times New Roman" w:hAnsi="Arial" w:cs="Arial"/>
          <w:i/>
          <w:szCs w:val="20"/>
          <w:lang w:val="pl-PL" w:eastAsia="pl-PL"/>
        </w:rPr>
        <w:lastRenderedPageBreak/>
        <w:t>lit. b i c, 3, 4, 5, 7, 8, 9 i 10 ustawy PZP).</w:t>
      </w:r>
      <w:r w:rsidRPr="00F12ABE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związku z ww. okolicznością, na podstawie art. 110 ust. 2 ustawy PZP podjąłem następujące środki naprawcze:</w:t>
      </w:r>
    </w:p>
    <w:p w14:paraId="2227C8F8" w14:textId="77777777" w:rsidR="002F6097" w:rsidRPr="00F12ABE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F12ABE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………………………………………………………………………………………....………………....</w:t>
      </w:r>
    </w:p>
    <w:p w14:paraId="2EB25040" w14:textId="09BD6957" w:rsidR="008779AD" w:rsidRDefault="008779AD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1AB12AC" w14:textId="77777777" w:rsidR="009B33A6" w:rsidRPr="002F6097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F6097">
        <w:rPr>
          <w:rFonts w:ascii="Arial" w:eastAsia="Times New Roman" w:hAnsi="Arial" w:cs="Arial"/>
          <w:b/>
          <w:u w:val="single"/>
          <w:lang w:val="pl-PL" w:eastAsia="pl-PL"/>
        </w:rPr>
        <w:t>Oświadczenie podmiotu udostępniającego zasoby</w:t>
      </w:r>
    </w:p>
    <w:p w14:paraId="330EF0F3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5F3E6235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ustawa </w:t>
      </w:r>
    </w:p>
    <w:p w14:paraId="774A737A" w14:textId="77777777" w:rsidR="009B33A6" w:rsidRPr="00D55F60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 szczególnych rozwiązaniach), </w:t>
      </w:r>
    </w:p>
    <w:p w14:paraId="7E3D028E" w14:textId="77777777" w:rsidR="009B33A6" w:rsidRPr="00196385" w:rsidRDefault="009B33A6" w:rsidP="009B33A6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5980FE1" w14:textId="77777777" w:rsidR="009B33A6" w:rsidRPr="00196385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341E86A6" w14:textId="265BBF7B" w:rsidR="002E116B" w:rsidRPr="00F12ABE" w:rsidRDefault="002E116B" w:rsidP="002E116B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na </w:t>
      </w:r>
      <w:r w:rsidR="00632AC0" w:rsidRPr="00F12ABE">
        <w:rPr>
          <w:rFonts w:ascii="Arial" w:eastAsia="Times New Roman" w:hAnsi="Arial" w:cs="Arial"/>
          <w:lang w:val="pl-PL" w:eastAsia="pl-PL"/>
        </w:rPr>
        <w:t xml:space="preserve">usługę pn.: </w:t>
      </w:r>
      <w:r w:rsidR="00476187">
        <w:rPr>
          <w:rFonts w:ascii="Arial" w:eastAsia="Times New Roman" w:hAnsi="Arial" w:cs="Arial"/>
          <w:lang w:val="pl-PL" w:eastAsia="pl-PL"/>
        </w:rPr>
        <w:t>„</w:t>
      </w:r>
      <w:proofErr w:type="spellStart"/>
      <w:r w:rsidR="00476187">
        <w:rPr>
          <w:rFonts w:ascii="Arial" w:hAnsi="Arial" w:cs="Arial"/>
        </w:rPr>
        <w:t>Sprzątanie</w:t>
      </w:r>
      <w:proofErr w:type="spellEnd"/>
      <w:r w:rsidR="00476187">
        <w:rPr>
          <w:rFonts w:ascii="Arial" w:hAnsi="Arial" w:cs="Arial"/>
        </w:rPr>
        <w:t xml:space="preserve"> </w:t>
      </w:r>
      <w:proofErr w:type="spellStart"/>
      <w:r w:rsidR="00476187">
        <w:rPr>
          <w:rFonts w:ascii="Arial" w:hAnsi="Arial" w:cs="Arial"/>
        </w:rPr>
        <w:t>chodników</w:t>
      </w:r>
      <w:proofErr w:type="spellEnd"/>
      <w:r w:rsidR="00476187">
        <w:rPr>
          <w:rFonts w:ascii="Arial" w:hAnsi="Arial" w:cs="Arial"/>
        </w:rPr>
        <w:t xml:space="preserve">, </w:t>
      </w:r>
      <w:proofErr w:type="spellStart"/>
      <w:r w:rsidR="00476187">
        <w:rPr>
          <w:rFonts w:ascii="Arial" w:hAnsi="Arial" w:cs="Arial"/>
        </w:rPr>
        <w:t>ulic</w:t>
      </w:r>
      <w:proofErr w:type="spellEnd"/>
      <w:r w:rsidR="00476187">
        <w:rPr>
          <w:rFonts w:ascii="Arial" w:hAnsi="Arial" w:cs="Arial"/>
        </w:rPr>
        <w:t xml:space="preserve"> i poboczy</w:t>
      </w:r>
      <w:bookmarkStart w:id="0" w:name="_GoBack"/>
      <w:bookmarkEnd w:id="0"/>
      <w:r w:rsidRPr="00F12ABE">
        <w:rPr>
          <w:rFonts w:ascii="Arial" w:eastAsia="Times New Roman" w:hAnsi="Arial" w:cs="Arial"/>
          <w:lang w:val="pl-PL" w:eastAsia="pl-PL"/>
        </w:rPr>
        <w:t>”.</w:t>
      </w:r>
    </w:p>
    <w:p w14:paraId="36EEB9CB" w14:textId="77777777" w:rsidR="009B33A6" w:rsidRPr="00F12ABE" w:rsidRDefault="009B33A6" w:rsidP="009B33A6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7F5A648D" w14:textId="77777777" w:rsidR="009B33A6" w:rsidRPr="00F12ABE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F12ABE">
        <w:rPr>
          <w:rFonts w:ascii="Arial" w:eastAsia="Times New Roman" w:hAnsi="Arial" w:cs="Arial"/>
          <w:lang w:val="pl-PL" w:eastAsia="pl-PL"/>
        </w:rPr>
        <w:t>oświadczam, co następuje:</w:t>
      </w:r>
    </w:p>
    <w:p w14:paraId="49D08430" w14:textId="77777777" w:rsidR="009B33A6" w:rsidRPr="00F12ABE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F6BEECA" w14:textId="3B732933" w:rsidR="009B33A6" w:rsidRPr="00F12ABE" w:rsidRDefault="009B33A6" w:rsidP="009B33A6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F12ABE">
        <w:rPr>
          <w:rFonts w:ascii="Arial" w:eastAsia="Calibri" w:hAnsi="Arial" w:cs="Arial"/>
          <w:b/>
          <w:szCs w:val="26"/>
          <w:lang w:val="pl-PL"/>
        </w:rPr>
        <w:t xml:space="preserve">INFORMACJA </w:t>
      </w:r>
      <w:r w:rsidR="00BD67E4" w:rsidRPr="00F12ABE">
        <w:rPr>
          <w:rFonts w:ascii="Arial" w:eastAsia="Calibri" w:hAnsi="Arial" w:cs="Arial"/>
          <w:b/>
          <w:szCs w:val="26"/>
          <w:lang w:val="pl-PL"/>
        </w:rPr>
        <w:t xml:space="preserve">DOTYCZĄCA </w:t>
      </w:r>
      <w:r w:rsidR="00F16243" w:rsidRPr="00F12ABE">
        <w:rPr>
          <w:rFonts w:ascii="Arial" w:eastAsia="Calibri" w:hAnsi="Arial" w:cs="Arial"/>
          <w:b/>
          <w:szCs w:val="26"/>
          <w:lang w:val="pl-PL"/>
        </w:rPr>
        <w:t>PODMIOTU UDOSTĘPNIAJĄCEGO ZASOBY:</w:t>
      </w:r>
    </w:p>
    <w:p w14:paraId="4AB4B4EB" w14:textId="77777777" w:rsidR="009B33A6" w:rsidRPr="00F12ABE" w:rsidRDefault="009B33A6" w:rsidP="009B33A6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118D66AD" w14:textId="77777777" w:rsidR="009B33A6" w:rsidRPr="00F12ABE" w:rsidRDefault="009B33A6" w:rsidP="009B33A6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F12ABE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7 ust. 1 ustawy o szczególnych rozwiązaniach.</w:t>
      </w:r>
    </w:p>
    <w:p w14:paraId="78A8C360" w14:textId="77777777" w:rsidR="009B33A6" w:rsidRPr="00F12ABE" w:rsidRDefault="009B33A6" w:rsidP="009B33A6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7D5C337B" w14:textId="77777777" w:rsidR="009B33A6" w:rsidRPr="00F12ABE" w:rsidRDefault="009B33A6" w:rsidP="009B33A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F12ABE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o szczególnych rozwiązaniach </w:t>
      </w:r>
      <w:r w:rsidRPr="00F12ABE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7 ust. 1 pkt 1, 2 i 3 ustawy o szczególnych rozwiązaniach).</w:t>
      </w:r>
    </w:p>
    <w:p w14:paraId="3152D3C5" w14:textId="77777777" w:rsidR="008779AD" w:rsidRPr="002F6097" w:rsidRDefault="008779AD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4ED0C900" w14:textId="77777777" w:rsidR="002F6097" w:rsidRPr="002F6097" w:rsidRDefault="002F6097" w:rsidP="00EB6862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2F6097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3ABBF3D2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57858B91" w14:textId="77777777" w:rsidR="002F6097" w:rsidRPr="002F6097" w:rsidRDefault="002F6097" w:rsidP="002F6097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2F6097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2F6097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58A94C8B" w14:textId="18C2F097" w:rsidR="002F6097" w:rsidRPr="002F6097" w:rsidRDefault="002F6097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1EA53D9" w14:textId="69F06601" w:rsidR="002F6097" w:rsidRPr="002F6097" w:rsidRDefault="002F6097" w:rsidP="002F6097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F6097">
        <w:rPr>
          <w:rFonts w:ascii="Arial" w:eastAsia="Times New Roman" w:hAnsi="Arial" w:cs="Arial"/>
          <w:b/>
          <w:bCs/>
          <w:lang w:val="pl-PL" w:eastAsia="pl-PL"/>
        </w:rPr>
        <w:t xml:space="preserve">Niniejsze oświadczenie należy podpisać elektronicznym kwalifikowanym podpisem lub </w:t>
      </w:r>
      <w:r w:rsidR="00741849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2F6097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741849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2F6097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p w14:paraId="3B6976AE" w14:textId="77777777" w:rsidR="002F6097" w:rsidRPr="00D60D06" w:rsidRDefault="002F609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sectPr w:rsidR="002F6097" w:rsidRPr="00D60D06" w:rsidSect="00F06EC7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280CD0" w:rsidRDefault="00280CD0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80CD0" w:rsidRDefault="00280CD0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280CD0" w:rsidRDefault="00280CD0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80CD0" w:rsidRDefault="00280CD0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014BA"/>
    <w:rsid w:val="00031626"/>
    <w:rsid w:val="00045861"/>
    <w:rsid w:val="000532E4"/>
    <w:rsid w:val="00061D3F"/>
    <w:rsid w:val="000620CC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3165F"/>
    <w:rsid w:val="00132ED6"/>
    <w:rsid w:val="00166CD1"/>
    <w:rsid w:val="00171823"/>
    <w:rsid w:val="001A1A92"/>
    <w:rsid w:val="001C3DE6"/>
    <w:rsid w:val="001C4B89"/>
    <w:rsid w:val="001E4951"/>
    <w:rsid w:val="001F05AC"/>
    <w:rsid w:val="002030DF"/>
    <w:rsid w:val="00223ECC"/>
    <w:rsid w:val="00227F27"/>
    <w:rsid w:val="00257C79"/>
    <w:rsid w:val="002604A1"/>
    <w:rsid w:val="00262601"/>
    <w:rsid w:val="00264934"/>
    <w:rsid w:val="00273244"/>
    <w:rsid w:val="00280CD0"/>
    <w:rsid w:val="002810FF"/>
    <w:rsid w:val="00287319"/>
    <w:rsid w:val="00290764"/>
    <w:rsid w:val="00296E70"/>
    <w:rsid w:val="002E0815"/>
    <w:rsid w:val="002E116B"/>
    <w:rsid w:val="002F6097"/>
    <w:rsid w:val="0030038F"/>
    <w:rsid w:val="00325E5E"/>
    <w:rsid w:val="003334FE"/>
    <w:rsid w:val="00345F21"/>
    <w:rsid w:val="00351D12"/>
    <w:rsid w:val="00370499"/>
    <w:rsid w:val="00376494"/>
    <w:rsid w:val="003C5436"/>
    <w:rsid w:val="003D7B11"/>
    <w:rsid w:val="003E4DE9"/>
    <w:rsid w:val="00412922"/>
    <w:rsid w:val="00455B56"/>
    <w:rsid w:val="004652E7"/>
    <w:rsid w:val="00467B91"/>
    <w:rsid w:val="00476187"/>
    <w:rsid w:val="004A03A9"/>
    <w:rsid w:val="004C7136"/>
    <w:rsid w:val="00504BE1"/>
    <w:rsid w:val="00505419"/>
    <w:rsid w:val="0051649C"/>
    <w:rsid w:val="00521EC7"/>
    <w:rsid w:val="00567FD6"/>
    <w:rsid w:val="005A20AA"/>
    <w:rsid w:val="005A3F3C"/>
    <w:rsid w:val="0061466E"/>
    <w:rsid w:val="006212FA"/>
    <w:rsid w:val="006217E6"/>
    <w:rsid w:val="00632AC0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7E7D"/>
    <w:rsid w:val="00741849"/>
    <w:rsid w:val="00771DCD"/>
    <w:rsid w:val="007D6B25"/>
    <w:rsid w:val="007E4D6A"/>
    <w:rsid w:val="008015AC"/>
    <w:rsid w:val="00864ACB"/>
    <w:rsid w:val="008779AD"/>
    <w:rsid w:val="00892629"/>
    <w:rsid w:val="008A43D3"/>
    <w:rsid w:val="008B40FF"/>
    <w:rsid w:val="008C2E42"/>
    <w:rsid w:val="008E5BD6"/>
    <w:rsid w:val="008F114B"/>
    <w:rsid w:val="00914F7D"/>
    <w:rsid w:val="009229B2"/>
    <w:rsid w:val="00932E9F"/>
    <w:rsid w:val="00935544"/>
    <w:rsid w:val="00953C75"/>
    <w:rsid w:val="009806B5"/>
    <w:rsid w:val="009B33A6"/>
    <w:rsid w:val="00A25899"/>
    <w:rsid w:val="00A422F7"/>
    <w:rsid w:val="00A47F53"/>
    <w:rsid w:val="00A5629E"/>
    <w:rsid w:val="00A72359"/>
    <w:rsid w:val="00A72DBC"/>
    <w:rsid w:val="00A7566F"/>
    <w:rsid w:val="00AA136D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958CA"/>
    <w:rsid w:val="00B97DE4"/>
    <w:rsid w:val="00BA4419"/>
    <w:rsid w:val="00BA7DA0"/>
    <w:rsid w:val="00BC260B"/>
    <w:rsid w:val="00BD0EFC"/>
    <w:rsid w:val="00BD48F6"/>
    <w:rsid w:val="00BD67E4"/>
    <w:rsid w:val="00BD68C5"/>
    <w:rsid w:val="00C34EA5"/>
    <w:rsid w:val="00C506A8"/>
    <w:rsid w:val="00C57AFF"/>
    <w:rsid w:val="00C755C3"/>
    <w:rsid w:val="00C91DF3"/>
    <w:rsid w:val="00CB5011"/>
    <w:rsid w:val="00CF11DE"/>
    <w:rsid w:val="00CF4CF9"/>
    <w:rsid w:val="00CF5A41"/>
    <w:rsid w:val="00D053E9"/>
    <w:rsid w:val="00D26643"/>
    <w:rsid w:val="00D33B98"/>
    <w:rsid w:val="00D60B94"/>
    <w:rsid w:val="00D60D06"/>
    <w:rsid w:val="00D93F63"/>
    <w:rsid w:val="00DA1A72"/>
    <w:rsid w:val="00DB21DE"/>
    <w:rsid w:val="00E12E65"/>
    <w:rsid w:val="00E62097"/>
    <w:rsid w:val="00E6276C"/>
    <w:rsid w:val="00E84C9F"/>
    <w:rsid w:val="00E91A90"/>
    <w:rsid w:val="00EA140E"/>
    <w:rsid w:val="00EA38EA"/>
    <w:rsid w:val="00EB4C4D"/>
    <w:rsid w:val="00EB6862"/>
    <w:rsid w:val="00ED5C6C"/>
    <w:rsid w:val="00EF008E"/>
    <w:rsid w:val="00F06EC7"/>
    <w:rsid w:val="00F07B38"/>
    <w:rsid w:val="00F12ABE"/>
    <w:rsid w:val="00F13957"/>
    <w:rsid w:val="00F1415B"/>
    <w:rsid w:val="00F16243"/>
    <w:rsid w:val="00F51922"/>
    <w:rsid w:val="00F77D20"/>
    <w:rsid w:val="00F84444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AC06334C.dotm</Template>
  <TotalTime>534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171</cp:revision>
  <cp:lastPrinted>2021-02-15T11:36:00Z</cp:lastPrinted>
  <dcterms:created xsi:type="dcterms:W3CDTF">2021-02-04T12:40:00Z</dcterms:created>
  <dcterms:modified xsi:type="dcterms:W3CDTF">2026-04-15T11:08:00Z</dcterms:modified>
</cp:coreProperties>
</file>